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5B08104E"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9C3D6E">
        <w:fldChar w:fldCharType="begin"/>
      </w:r>
      <w:r w:rsidR="009C3D6E">
        <w:instrText xml:space="preserve"> DOCPROPERTY  MtgSeq  \* MERGEFORMAT </w:instrText>
      </w:r>
      <w:r w:rsidR="009C3D6E">
        <w:fldChar w:fldCharType="separate"/>
      </w:r>
      <w:r w:rsidRPr="008029EA">
        <w:rPr>
          <w:b/>
          <w:noProof/>
          <w:sz w:val="24"/>
        </w:rPr>
        <w:t xml:space="preserve"> </w:t>
      </w:r>
      <w:r w:rsidR="009C3D6E">
        <w:rPr>
          <w:b/>
          <w:noProof/>
          <w:sz w:val="24"/>
        </w:rPr>
        <w:fldChar w:fldCharType="end"/>
      </w:r>
      <w:r w:rsidRPr="008029EA">
        <w:rPr>
          <w:b/>
          <w:i/>
          <w:noProof/>
          <w:sz w:val="28"/>
        </w:rPr>
        <w:tab/>
      </w:r>
      <w:r w:rsidR="00B26FA0" w:rsidRPr="00B26FA0">
        <w:rPr>
          <w:b/>
          <w:noProof/>
          <w:sz w:val="24"/>
        </w:rPr>
        <w:t>R3-245366</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r w:rsidR="009C3D6E">
        <w:fldChar w:fldCharType="begin"/>
      </w:r>
      <w:r w:rsidR="009C3D6E">
        <w:instrText xml:space="preserve"> DOCPROPERTY  StartDate  \* MERGEFORMAT </w:instrText>
      </w:r>
      <w:r w:rsidR="009C3D6E">
        <w:fldChar w:fldCharType="separate"/>
      </w:r>
      <w:r w:rsidRPr="008029EA">
        <w:rPr>
          <w:b/>
          <w:noProof/>
          <w:sz w:val="24"/>
        </w:rPr>
        <w:t xml:space="preserve"> </w:t>
      </w:r>
      <w:r w:rsidR="009C3D6E">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91E2" w:rsidR="001E41F3" w:rsidRPr="00410371" w:rsidRDefault="005A6515" w:rsidP="00E13F3D">
            <w:pPr>
              <w:pStyle w:val="CRCoverPage"/>
              <w:spacing w:after="0"/>
              <w:jc w:val="right"/>
              <w:rPr>
                <w:b/>
                <w:noProof/>
                <w:sz w:val="28"/>
              </w:rPr>
            </w:pPr>
            <w:r>
              <w:rPr>
                <w:b/>
                <w:noProof/>
                <w:sz w:val="28"/>
              </w:rPr>
              <w:t>38.4</w:t>
            </w:r>
            <w:r w:rsidR="0007361A">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EC522" w:rsidR="001E41F3" w:rsidRPr="00C10414" w:rsidRDefault="00B26FA0" w:rsidP="00B26FA0">
            <w:pPr>
              <w:pStyle w:val="CRCoverPage"/>
              <w:spacing w:after="0"/>
              <w:jc w:val="right"/>
              <w:rPr>
                <w:noProof/>
                <w:highlight w:val="yellow"/>
              </w:rPr>
            </w:pPr>
            <w:r w:rsidRPr="00B26FA0">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18759" w:rsidR="001E41F3" w:rsidRPr="00410371" w:rsidRDefault="005A6515">
            <w:pPr>
              <w:pStyle w:val="CRCoverPage"/>
              <w:spacing w:after="0"/>
              <w:jc w:val="center"/>
              <w:rPr>
                <w:noProof/>
                <w:sz w:val="28"/>
              </w:rPr>
            </w:pPr>
            <w:r>
              <w:rPr>
                <w:b/>
                <w:noProof/>
                <w:sz w:val="28"/>
              </w:rPr>
              <w:t>1</w:t>
            </w:r>
            <w:r w:rsidR="00DC7467">
              <w:rPr>
                <w:b/>
                <w:noProof/>
                <w:sz w:val="28"/>
              </w:rPr>
              <w:t>6.1</w:t>
            </w:r>
            <w:r w:rsidR="003B62AC">
              <w:rPr>
                <w:b/>
                <w:noProof/>
                <w:sz w:val="28"/>
              </w:rPr>
              <w:t>9</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0E229" w:rsidR="001E41F3" w:rsidRDefault="00D93538">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7B487" w:rsidR="001E41F3" w:rsidRDefault="00C81EB8">
            <w:pPr>
              <w:pStyle w:val="CRCoverPage"/>
              <w:spacing w:after="0"/>
              <w:ind w:left="100"/>
              <w:rPr>
                <w:noProof/>
              </w:rPr>
            </w:pPr>
            <w:r>
              <w:rPr>
                <w:noProof/>
              </w:rPr>
              <w:t>Huawei</w:t>
            </w:r>
            <w:r w:rsidR="00156DEB">
              <w:rPr>
                <w:noProof/>
              </w:rPr>
              <w:t>, CMCC, CUC,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75D8" w:rsidR="001E41F3" w:rsidRDefault="00281CF9">
            <w:pPr>
              <w:pStyle w:val="CRCoverPage"/>
              <w:spacing w:after="0"/>
              <w:ind w:left="100"/>
              <w:rPr>
                <w:noProof/>
              </w:rPr>
            </w:pPr>
            <w:r w:rsidRPr="00281CF9">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C81EB8" w:rsidRDefault="00C10414" w:rsidP="00C81EB8">
            <w:pPr>
              <w:pStyle w:val="CRCoverPage"/>
              <w:spacing w:after="0"/>
              <w:ind w:left="100"/>
            </w:pPr>
            <w:r>
              <w:t>2024-</w:t>
            </w:r>
            <w:r w:rsidR="0011227C">
              <w:t>10</w:t>
            </w:r>
            <w:r>
              <w:t>-</w:t>
            </w:r>
            <w:r w:rsidR="0011227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5D6F" w:rsidR="001E41F3" w:rsidRDefault="00D259FC">
            <w:pPr>
              <w:pStyle w:val="CRCoverPage"/>
              <w:spacing w:after="0"/>
              <w:ind w:left="100"/>
              <w:rPr>
                <w:noProof/>
              </w:rPr>
            </w:pPr>
            <w:r>
              <w:rPr>
                <w:noProof/>
              </w:rPr>
              <w:t>Rel-1</w:t>
            </w:r>
            <w:r w:rsidR="00203F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7777777"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44497ABA" w14:textId="2DEB99F8" w:rsidR="00156DEB" w:rsidRDefault="001E11BC" w:rsidP="00156DEB">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156DEB">
              <w:rPr>
                <w:i/>
                <w:snapToGrid w:val="0"/>
              </w:rPr>
              <w:t xml:space="preserve"> </w:t>
            </w:r>
          </w:p>
          <w:p w14:paraId="51F6015E" w14:textId="77777777" w:rsidR="00156DEB" w:rsidRPr="00F439D9" w:rsidRDefault="00156DEB" w:rsidP="00156DEB">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659F5E25" w14:textId="77777777" w:rsidR="00156DEB" w:rsidRPr="002C0AA6" w:rsidRDefault="00156DEB" w:rsidP="00156DEB">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53D26" w:rsidRDefault="001E11BC" w:rsidP="00197B26">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31C656EC" w14:textId="7301C820" w:rsidR="00231F4F" w:rsidRPr="00231F4F" w:rsidRDefault="00C10414" w:rsidP="00C51D0F">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E4B8F" w:rsidR="001E41F3" w:rsidRDefault="00431D1B">
            <w:pPr>
              <w:pStyle w:val="CRCoverPage"/>
              <w:spacing w:after="0"/>
              <w:ind w:left="100"/>
              <w:rPr>
                <w:noProof/>
                <w:lang w:eastAsia="zh-CN"/>
              </w:rPr>
            </w:pPr>
            <w:r>
              <w:rPr>
                <w:noProof/>
                <w:lang w:eastAsia="zh-CN"/>
              </w:rPr>
              <w:t>8.</w:t>
            </w:r>
            <w:r w:rsidR="00235226">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2045EE6C" w:rsidR="001E41F3" w:rsidRDefault="00B26FA0">
            <w:pPr>
              <w:pStyle w:val="CRCoverPage"/>
              <w:spacing w:after="0"/>
              <w:ind w:left="99"/>
              <w:rPr>
                <w:noProof/>
              </w:rPr>
            </w:pPr>
            <w:r>
              <w:rPr>
                <w:noProof/>
              </w:rPr>
              <w:t>8</w:t>
            </w: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2E2E8" w14:textId="1856E95E" w:rsidR="00B26FA0" w:rsidRDefault="00B26FA0">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w:t>
            </w:r>
            <w:r w:rsidR="0027142C">
              <w:rPr>
                <w:noProof/>
              </w:rPr>
              <w:t>8</w:t>
            </w:r>
            <w:bookmarkStart w:id="1" w:name="_GoBack"/>
            <w:bookmarkEnd w:id="1"/>
          </w:p>
          <w:p w14:paraId="4487CE45" w14:textId="50839473" w:rsidR="00B26FA0" w:rsidRDefault="00B26FA0">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w:t>
            </w:r>
            <w:r>
              <w:rPr>
                <w:noProof/>
              </w:rPr>
              <w:t>499</w:t>
            </w:r>
          </w:p>
          <w:p w14:paraId="11B1F14D" w14:textId="65D20146" w:rsidR="00B26FA0" w:rsidRDefault="00145D43">
            <w:pPr>
              <w:pStyle w:val="CRCoverPage"/>
              <w:spacing w:after="0"/>
              <w:ind w:left="99"/>
              <w:rPr>
                <w:noProof/>
              </w:rPr>
            </w:pPr>
            <w:r w:rsidRPr="00EA6543">
              <w:rPr>
                <w:noProof/>
              </w:rPr>
              <w:t xml:space="preserve">TS/TR </w:t>
            </w:r>
            <w:r w:rsidR="005A6515" w:rsidRPr="00EA6543">
              <w:rPr>
                <w:noProof/>
              </w:rPr>
              <w:t>38.4</w:t>
            </w:r>
            <w:r w:rsidR="0047744D">
              <w:rPr>
                <w:noProof/>
              </w:rPr>
              <w:t>55</w:t>
            </w:r>
            <w:r w:rsidRPr="00EA6543">
              <w:rPr>
                <w:noProof/>
              </w:rPr>
              <w:t xml:space="preserve"> CR </w:t>
            </w:r>
            <w:r w:rsidR="00B26FA0">
              <w:rPr>
                <w:noProof/>
              </w:rPr>
              <w:t>0166</w:t>
            </w:r>
          </w:p>
          <w:p w14:paraId="732FED18" w14:textId="5B9CB3E0" w:rsidR="00B26FA0" w:rsidRDefault="00B26FA0">
            <w:pPr>
              <w:pStyle w:val="CRCoverPage"/>
              <w:spacing w:after="0"/>
              <w:ind w:left="99"/>
              <w:rPr>
                <w:noProof/>
              </w:rPr>
            </w:pPr>
            <w:r w:rsidRPr="00EA6543">
              <w:rPr>
                <w:noProof/>
              </w:rPr>
              <w:t>TS/TR 38.4</w:t>
            </w:r>
            <w:r>
              <w:rPr>
                <w:noProof/>
              </w:rPr>
              <w:t>55</w:t>
            </w:r>
            <w:r w:rsidRPr="00EA6543">
              <w:rPr>
                <w:noProof/>
              </w:rPr>
              <w:t xml:space="preserve"> CR </w:t>
            </w:r>
            <w:r>
              <w:rPr>
                <w:noProof/>
              </w:rPr>
              <w:t>016</w:t>
            </w:r>
            <w:r>
              <w:rPr>
                <w:noProof/>
              </w:rPr>
              <w:t>7</w:t>
            </w:r>
          </w:p>
          <w:p w14:paraId="42398B96" w14:textId="09FDB9EA" w:rsidR="001E41F3" w:rsidRDefault="00B26FA0">
            <w:pPr>
              <w:pStyle w:val="CRCoverPage"/>
              <w:spacing w:after="0"/>
              <w:ind w:left="99"/>
              <w:rPr>
                <w:noProof/>
              </w:rPr>
            </w:pPr>
            <w:r w:rsidRPr="00EA6543">
              <w:rPr>
                <w:noProof/>
              </w:rPr>
              <w:t>TS/TR 38.4</w:t>
            </w:r>
            <w:r>
              <w:rPr>
                <w:noProof/>
              </w:rPr>
              <w:t>55</w:t>
            </w:r>
            <w:r w:rsidRPr="00EA6543">
              <w:rPr>
                <w:noProof/>
              </w:rPr>
              <w:t xml:space="preserve"> CR </w:t>
            </w:r>
            <w:r>
              <w:rPr>
                <w:noProof/>
              </w:rPr>
              <w:t>016</w:t>
            </w:r>
            <w:r>
              <w:rPr>
                <w:noProof/>
              </w:rPr>
              <w:t>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5E9DFB62" w14:textId="77777777" w:rsidR="004E4A1C" w:rsidRPr="002023F1" w:rsidRDefault="004E4A1C" w:rsidP="004E4A1C">
      <w:pPr>
        <w:pStyle w:val="Heading3"/>
        <w:rPr>
          <w:lang w:eastAsia="zh-CN"/>
        </w:rPr>
      </w:pPr>
      <w:bookmarkStart w:id="2" w:name="_CR8_5_1"/>
      <w:bookmarkStart w:id="3" w:name="_CR8_5_1_1"/>
      <w:bookmarkStart w:id="4" w:name="_CR8_5_1_2"/>
      <w:bookmarkStart w:id="5" w:name="_CR8_5_1_3"/>
      <w:bookmarkStart w:id="6" w:name="_CR8_5_1_4"/>
      <w:bookmarkStart w:id="7" w:name="_Toc534722204"/>
      <w:bookmarkStart w:id="8" w:name="_Toc51763514"/>
      <w:bookmarkStart w:id="9" w:name="_Toc64448680"/>
      <w:bookmarkStart w:id="10" w:name="_Toc66289339"/>
      <w:bookmarkStart w:id="11" w:name="_Toc74154452"/>
      <w:bookmarkStart w:id="12" w:name="_Toc81383196"/>
      <w:bookmarkStart w:id="13" w:name="_Toc88657829"/>
      <w:bookmarkStart w:id="14" w:name="_Toc97910741"/>
      <w:bookmarkStart w:id="15" w:name="_Toc105497900"/>
      <w:bookmarkStart w:id="16" w:name="_Toc112855430"/>
      <w:bookmarkStart w:id="17" w:name="_Toc113836826"/>
      <w:bookmarkStart w:id="18" w:name="_Toc175587393"/>
      <w:bookmarkEnd w:id="2"/>
      <w:bookmarkEnd w:id="3"/>
      <w:bookmarkEnd w:id="4"/>
      <w:bookmarkEnd w:id="5"/>
      <w:bookmarkEnd w:id="6"/>
      <w:r>
        <w:rPr>
          <w:lang w:eastAsia="zh-CN"/>
        </w:rPr>
        <w:t>8.13</w:t>
      </w:r>
      <w:r w:rsidRPr="002023F1">
        <w:rPr>
          <w:lang w:eastAsia="zh-CN"/>
        </w:rPr>
        <w:t>.</w:t>
      </w:r>
      <w:r>
        <w:rPr>
          <w:lang w:eastAsia="zh-CN"/>
        </w:rPr>
        <w:t>3</w:t>
      </w:r>
      <w:r w:rsidRPr="002023F1">
        <w:rPr>
          <w:lang w:eastAsia="zh-CN"/>
        </w:rPr>
        <w:tab/>
      </w:r>
      <w:bookmarkEnd w:id="7"/>
      <w:r>
        <w:rPr>
          <w:lang w:eastAsia="zh-CN"/>
        </w:rPr>
        <w:t>Positioning Measurement</w:t>
      </w:r>
      <w:bookmarkEnd w:id="8"/>
      <w:bookmarkEnd w:id="9"/>
      <w:bookmarkEnd w:id="10"/>
      <w:bookmarkEnd w:id="11"/>
      <w:bookmarkEnd w:id="12"/>
      <w:bookmarkEnd w:id="13"/>
      <w:bookmarkEnd w:id="14"/>
      <w:bookmarkEnd w:id="15"/>
      <w:bookmarkEnd w:id="16"/>
      <w:bookmarkEnd w:id="17"/>
      <w:bookmarkEnd w:id="18"/>
    </w:p>
    <w:p w14:paraId="6DC1D968" w14:textId="77777777" w:rsidR="004E4A1C" w:rsidRPr="002023F1" w:rsidRDefault="004E4A1C" w:rsidP="004E4A1C">
      <w:pPr>
        <w:pStyle w:val="Heading4"/>
        <w:rPr>
          <w:lang w:eastAsia="zh-CN"/>
        </w:rPr>
      </w:pPr>
      <w:bookmarkStart w:id="19" w:name="_CR8_13_3_1"/>
      <w:bookmarkStart w:id="20" w:name="_Toc534722205"/>
      <w:bookmarkStart w:id="21" w:name="_Toc51763515"/>
      <w:bookmarkStart w:id="22" w:name="_Toc64448681"/>
      <w:bookmarkStart w:id="23" w:name="_Toc66289340"/>
      <w:bookmarkStart w:id="24" w:name="_Toc74154453"/>
      <w:bookmarkStart w:id="25" w:name="_Toc81383197"/>
      <w:bookmarkStart w:id="26" w:name="_Toc88657830"/>
      <w:bookmarkStart w:id="27" w:name="_Toc97910742"/>
      <w:bookmarkStart w:id="28" w:name="_Toc105497901"/>
      <w:bookmarkStart w:id="29" w:name="_Toc112855431"/>
      <w:bookmarkStart w:id="30" w:name="_Toc113836827"/>
      <w:bookmarkStart w:id="31" w:name="_Toc175587394"/>
      <w:bookmarkEnd w:id="19"/>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0"/>
      <w:bookmarkEnd w:id="21"/>
      <w:bookmarkEnd w:id="22"/>
      <w:bookmarkEnd w:id="23"/>
      <w:bookmarkEnd w:id="24"/>
      <w:bookmarkEnd w:id="25"/>
      <w:bookmarkEnd w:id="26"/>
      <w:bookmarkEnd w:id="27"/>
      <w:bookmarkEnd w:id="28"/>
      <w:bookmarkEnd w:id="29"/>
      <w:bookmarkEnd w:id="30"/>
      <w:bookmarkEnd w:id="31"/>
    </w:p>
    <w:p w14:paraId="40BE5FD2" w14:textId="77777777" w:rsidR="004E4A1C" w:rsidRPr="002023F1" w:rsidRDefault="004E4A1C" w:rsidP="004E4A1C">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626ECAA3" w14:textId="77777777" w:rsidR="004E4A1C" w:rsidRPr="002023F1" w:rsidRDefault="004E4A1C" w:rsidP="004E4A1C">
      <w:pPr>
        <w:pStyle w:val="Heading4"/>
        <w:rPr>
          <w:lang w:eastAsia="zh-CN"/>
        </w:rPr>
      </w:pPr>
      <w:bookmarkStart w:id="32" w:name="_CR8_13_3_2"/>
      <w:bookmarkStart w:id="33" w:name="_Toc534722206"/>
      <w:bookmarkStart w:id="34" w:name="_Toc51763516"/>
      <w:bookmarkStart w:id="35" w:name="_Toc64448682"/>
      <w:bookmarkStart w:id="36" w:name="_Toc66289341"/>
      <w:bookmarkStart w:id="37" w:name="_Toc74154454"/>
      <w:bookmarkStart w:id="38" w:name="_Toc81383198"/>
      <w:bookmarkStart w:id="39" w:name="_Toc88657831"/>
      <w:bookmarkStart w:id="40" w:name="_Toc97910743"/>
      <w:bookmarkStart w:id="41" w:name="_Toc105497902"/>
      <w:bookmarkStart w:id="42" w:name="_Toc112855432"/>
      <w:bookmarkStart w:id="43" w:name="_Toc113836828"/>
      <w:bookmarkStart w:id="44" w:name="_Toc175587395"/>
      <w:bookmarkEnd w:id="32"/>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33"/>
      <w:bookmarkEnd w:id="34"/>
      <w:bookmarkEnd w:id="35"/>
      <w:bookmarkEnd w:id="36"/>
      <w:bookmarkEnd w:id="37"/>
      <w:bookmarkEnd w:id="38"/>
      <w:bookmarkEnd w:id="39"/>
      <w:bookmarkEnd w:id="40"/>
      <w:bookmarkEnd w:id="41"/>
      <w:bookmarkEnd w:id="42"/>
      <w:bookmarkEnd w:id="43"/>
      <w:bookmarkEnd w:id="44"/>
    </w:p>
    <w:p w14:paraId="4F60B6C4" w14:textId="77777777" w:rsidR="004E4A1C" w:rsidRPr="002023F1" w:rsidRDefault="004E4A1C" w:rsidP="004E4A1C">
      <w:pPr>
        <w:pStyle w:val="TH"/>
      </w:pPr>
      <w:r w:rsidRPr="00707B3F">
        <w:rPr>
          <w:noProof/>
        </w:rPr>
        <w:object w:dxaOrig="6768" w:dyaOrig="2655" w14:anchorId="4FAAD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5pt;height:123.1pt" o:ole="">
            <v:imagedata r:id="rId12" o:title=""/>
          </v:shape>
          <o:OLEObject Type="Embed" ProgID="Word.Picture.8" ShapeID="_x0000_i1025" DrawAspect="Content" ObjectID="_1789392289" r:id="rId13"/>
        </w:object>
      </w:r>
    </w:p>
    <w:p w14:paraId="4C505817" w14:textId="77777777" w:rsidR="004E4A1C" w:rsidRPr="002023F1" w:rsidRDefault="004E4A1C" w:rsidP="004E4A1C">
      <w:pPr>
        <w:pStyle w:val="TF"/>
      </w:pPr>
      <w:bookmarkStart w:id="45" w:name="_CRFigure8_13_3_21"/>
      <w:r>
        <w:t xml:space="preserve">Figure </w:t>
      </w:r>
      <w:bookmarkEnd w:id="45"/>
      <w:r>
        <w:t>8.13</w:t>
      </w:r>
      <w:r w:rsidRPr="002023F1">
        <w:t>.</w:t>
      </w:r>
      <w:r>
        <w:t>3</w:t>
      </w:r>
      <w:r w:rsidRPr="002023F1">
        <w:t xml:space="preserve">.2-1: </w:t>
      </w:r>
      <w:r>
        <w:t>Positioning Measurement</w:t>
      </w:r>
      <w:r w:rsidRPr="002023F1">
        <w:t xml:space="preserve"> procedure: successful operation</w:t>
      </w:r>
    </w:p>
    <w:p w14:paraId="415050DC" w14:textId="77777777" w:rsidR="004E4A1C" w:rsidRDefault="004E4A1C" w:rsidP="004E4A1C">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proofErr w:type="gramStart"/>
      <w:r w:rsidRPr="007E6041">
        <w:t>IE.</w:t>
      </w:r>
      <w:r w:rsidRPr="00707B3F">
        <w:rPr>
          <w:noProof/>
        </w:rPr>
        <w:t>.</w:t>
      </w:r>
      <w:proofErr w:type="gramEnd"/>
    </w:p>
    <w:p w14:paraId="413ACDFB" w14:textId="77777777" w:rsidR="004E4A1C" w:rsidRDefault="004E4A1C" w:rsidP="004E4A1C">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07FCE9A8" w14:textId="32DE8BD5" w:rsidR="004E4A1C" w:rsidRPr="00DA7B23" w:rsidRDefault="004E4A1C" w:rsidP="004E4A1C">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46" w:author="Huawei" w:date="2024-09-25T15:18:00Z">
        <w:r w:rsidR="00355D4E">
          <w:t>, if supported,</w:t>
        </w:r>
        <w:r w:rsidR="00DF5A2E">
          <w:t xml:space="preserve"> </w:t>
        </w:r>
      </w:ins>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C9C92D9" w14:textId="77777777" w:rsidR="004E4A1C" w:rsidRDefault="004E4A1C" w:rsidP="004E4A1C">
      <w:bookmarkStart w:id="47" w:name="_Toc534722207"/>
      <w:bookmarkStart w:id="48"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6DBA46E0" w14:textId="77777777" w:rsidR="004E4A1C" w:rsidRDefault="004E4A1C" w:rsidP="004E4A1C">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1E3DFA7C" w14:textId="77777777" w:rsidR="004E4A1C" w:rsidRDefault="004E4A1C" w:rsidP="004E4A1C">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ABF2B4E" w14:textId="0F35EA16" w:rsidR="004E4A1C" w:rsidRPr="00AD2986" w:rsidRDefault="004E4A1C" w:rsidP="004E4A1C">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22ED3B62" w14:textId="77777777" w:rsidR="004E4A1C" w:rsidRPr="002023F1" w:rsidRDefault="004E4A1C" w:rsidP="004E4A1C">
      <w:pPr>
        <w:pStyle w:val="Heading4"/>
        <w:rPr>
          <w:lang w:eastAsia="zh-CN"/>
        </w:rPr>
      </w:pPr>
      <w:bookmarkStart w:id="49" w:name="_CR8_13_3_3"/>
      <w:bookmarkStart w:id="50" w:name="_Toc64448683"/>
      <w:bookmarkStart w:id="51" w:name="_Toc66289342"/>
      <w:bookmarkStart w:id="52" w:name="_Toc74154455"/>
      <w:bookmarkStart w:id="53" w:name="_Toc81383199"/>
      <w:bookmarkStart w:id="54" w:name="_Toc88657832"/>
      <w:bookmarkStart w:id="55" w:name="_Toc97910744"/>
      <w:bookmarkStart w:id="56" w:name="_Toc105497903"/>
      <w:bookmarkStart w:id="57" w:name="_Toc112855433"/>
      <w:bookmarkStart w:id="58" w:name="_Toc113836829"/>
      <w:bookmarkStart w:id="59" w:name="_Toc175587396"/>
      <w:bookmarkEnd w:id="49"/>
      <w:r>
        <w:rPr>
          <w:lang w:eastAsia="zh-CN"/>
        </w:rPr>
        <w:lastRenderedPageBreak/>
        <w:t>8.13</w:t>
      </w:r>
      <w:r w:rsidRPr="002023F1">
        <w:rPr>
          <w:lang w:eastAsia="zh-CN"/>
        </w:rPr>
        <w:t>.</w:t>
      </w:r>
      <w:r>
        <w:rPr>
          <w:lang w:eastAsia="zh-CN"/>
        </w:rPr>
        <w:t>3</w:t>
      </w:r>
      <w:r w:rsidRPr="002023F1">
        <w:rPr>
          <w:lang w:eastAsia="zh-CN"/>
        </w:rPr>
        <w:t>.3</w:t>
      </w:r>
      <w:r w:rsidRPr="002023F1">
        <w:rPr>
          <w:lang w:eastAsia="zh-CN"/>
        </w:rPr>
        <w:tab/>
        <w:t>Unsuccessful Operation</w:t>
      </w:r>
      <w:bookmarkEnd w:id="47"/>
      <w:bookmarkEnd w:id="48"/>
      <w:bookmarkEnd w:id="50"/>
      <w:bookmarkEnd w:id="51"/>
      <w:bookmarkEnd w:id="52"/>
      <w:bookmarkEnd w:id="53"/>
      <w:bookmarkEnd w:id="54"/>
      <w:bookmarkEnd w:id="55"/>
      <w:bookmarkEnd w:id="56"/>
      <w:bookmarkEnd w:id="57"/>
      <w:bookmarkEnd w:id="58"/>
      <w:bookmarkEnd w:id="59"/>
    </w:p>
    <w:p w14:paraId="020BF599" w14:textId="77777777" w:rsidR="004E4A1C" w:rsidRPr="002023F1" w:rsidRDefault="004E4A1C" w:rsidP="004E4A1C">
      <w:pPr>
        <w:pStyle w:val="TH"/>
      </w:pPr>
      <w:r w:rsidRPr="00707B3F">
        <w:rPr>
          <w:noProof/>
        </w:rPr>
        <w:object w:dxaOrig="6768" w:dyaOrig="2655" w14:anchorId="68F6C986">
          <v:shape id="_x0000_i1026" type="#_x0000_t75" style="width:323.75pt;height:123.1pt" o:ole="">
            <v:imagedata r:id="rId14" o:title=""/>
          </v:shape>
          <o:OLEObject Type="Embed" ProgID="Word.Picture.8" ShapeID="_x0000_i1026" DrawAspect="Content" ObjectID="_1789392290" r:id="rId15"/>
        </w:object>
      </w:r>
    </w:p>
    <w:p w14:paraId="1FD99DA4" w14:textId="77777777" w:rsidR="004E4A1C" w:rsidRPr="002023F1" w:rsidRDefault="004E4A1C" w:rsidP="004E4A1C">
      <w:pPr>
        <w:pStyle w:val="TF"/>
      </w:pPr>
      <w:bookmarkStart w:id="60" w:name="_CRFigure8_13_3_31"/>
      <w:r>
        <w:t xml:space="preserve">Figure </w:t>
      </w:r>
      <w:bookmarkEnd w:id="60"/>
      <w:r>
        <w:t>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7A8152C0" w14:textId="77777777" w:rsidR="004E4A1C" w:rsidRPr="002023F1" w:rsidRDefault="004E4A1C" w:rsidP="004E4A1C">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E508D1B" w14:textId="77777777" w:rsidR="004E4A1C" w:rsidRPr="002023F1" w:rsidRDefault="004E4A1C" w:rsidP="004E4A1C">
      <w:pPr>
        <w:pStyle w:val="Heading4"/>
        <w:rPr>
          <w:lang w:eastAsia="zh-CN"/>
        </w:rPr>
      </w:pPr>
      <w:bookmarkStart w:id="61" w:name="_CR8_13_3_4"/>
      <w:bookmarkStart w:id="62" w:name="_Toc534722208"/>
      <w:bookmarkStart w:id="63" w:name="_Toc51763518"/>
      <w:bookmarkStart w:id="64" w:name="_Toc64448684"/>
      <w:bookmarkStart w:id="65" w:name="_Toc66289343"/>
      <w:bookmarkStart w:id="66" w:name="_Toc74154456"/>
      <w:bookmarkStart w:id="67" w:name="_Toc81383200"/>
      <w:bookmarkStart w:id="68" w:name="_Toc88657833"/>
      <w:bookmarkStart w:id="69" w:name="_Toc97910745"/>
      <w:bookmarkStart w:id="70" w:name="_Toc105497904"/>
      <w:bookmarkStart w:id="71" w:name="_Toc112855434"/>
      <w:bookmarkStart w:id="72" w:name="_Toc113836830"/>
      <w:bookmarkStart w:id="73" w:name="_Toc175587397"/>
      <w:bookmarkEnd w:id="61"/>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62"/>
      <w:bookmarkEnd w:id="63"/>
      <w:bookmarkEnd w:id="64"/>
      <w:bookmarkEnd w:id="65"/>
      <w:bookmarkEnd w:id="66"/>
      <w:bookmarkEnd w:id="67"/>
      <w:bookmarkEnd w:id="68"/>
      <w:bookmarkEnd w:id="69"/>
      <w:bookmarkEnd w:id="70"/>
      <w:bookmarkEnd w:id="71"/>
      <w:bookmarkEnd w:id="72"/>
      <w:bookmarkEnd w:id="73"/>
    </w:p>
    <w:p w14:paraId="03421A4E" w14:textId="77777777" w:rsidR="004E4A1C" w:rsidRDefault="004E4A1C" w:rsidP="004E4A1C">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6392DF10" w14:textId="77777777" w:rsidR="0018416D" w:rsidRPr="004E4A1C" w:rsidRDefault="0018416D" w:rsidP="00FE404B">
      <w:pPr>
        <w:rPr>
          <w:lang w:eastAsia="zh-CN"/>
        </w:rPr>
      </w:pPr>
    </w:p>
    <w:p w14:paraId="0AF7F028" w14:textId="76DBFEE7" w:rsidR="00D61066" w:rsidRDefault="00D61066" w:rsidP="00D61066">
      <w:pPr>
        <w:jc w:val="center"/>
        <w:rPr>
          <w:highlight w:val="yellow"/>
        </w:rPr>
      </w:pPr>
      <w:bookmarkStart w:id="74" w:name="_CR8_2_6_4"/>
      <w:bookmarkEnd w:id="74"/>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3B1BC" w14:textId="77777777" w:rsidR="009C3D6E" w:rsidRDefault="009C3D6E">
      <w:r>
        <w:separator/>
      </w:r>
    </w:p>
  </w:endnote>
  <w:endnote w:type="continuationSeparator" w:id="0">
    <w:p w14:paraId="4A145861" w14:textId="77777777" w:rsidR="009C3D6E" w:rsidRDefault="009C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4A4A0" w14:textId="77777777" w:rsidR="009C3D6E" w:rsidRDefault="009C3D6E">
      <w:r>
        <w:separator/>
      </w:r>
    </w:p>
  </w:footnote>
  <w:footnote w:type="continuationSeparator" w:id="0">
    <w:p w14:paraId="5349722D" w14:textId="77777777" w:rsidR="009C3D6E" w:rsidRDefault="009C3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361A"/>
    <w:rsid w:val="00074A8D"/>
    <w:rsid w:val="00075654"/>
    <w:rsid w:val="00075F61"/>
    <w:rsid w:val="000A6394"/>
    <w:rsid w:val="000B7FED"/>
    <w:rsid w:val="000C038A"/>
    <w:rsid w:val="000C6598"/>
    <w:rsid w:val="000C6A43"/>
    <w:rsid w:val="000D44B3"/>
    <w:rsid w:val="0011227C"/>
    <w:rsid w:val="00145D43"/>
    <w:rsid w:val="0015083C"/>
    <w:rsid w:val="001554E8"/>
    <w:rsid w:val="00156DEB"/>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35226"/>
    <w:rsid w:val="00240D29"/>
    <w:rsid w:val="00253D26"/>
    <w:rsid w:val="0026004D"/>
    <w:rsid w:val="002640DD"/>
    <w:rsid w:val="0027142C"/>
    <w:rsid w:val="00275D12"/>
    <w:rsid w:val="00281CF9"/>
    <w:rsid w:val="00282DD0"/>
    <w:rsid w:val="002846EE"/>
    <w:rsid w:val="00284FEB"/>
    <w:rsid w:val="002860C4"/>
    <w:rsid w:val="002870B3"/>
    <w:rsid w:val="002A05A6"/>
    <w:rsid w:val="002B5741"/>
    <w:rsid w:val="002B67E5"/>
    <w:rsid w:val="002C5556"/>
    <w:rsid w:val="002C6F68"/>
    <w:rsid w:val="002E472E"/>
    <w:rsid w:val="002F6BF3"/>
    <w:rsid w:val="0030325F"/>
    <w:rsid w:val="00304E2F"/>
    <w:rsid w:val="00305409"/>
    <w:rsid w:val="00352628"/>
    <w:rsid w:val="00355D4E"/>
    <w:rsid w:val="0036027C"/>
    <w:rsid w:val="003609EF"/>
    <w:rsid w:val="0036231A"/>
    <w:rsid w:val="00364726"/>
    <w:rsid w:val="003672BD"/>
    <w:rsid w:val="00367C5A"/>
    <w:rsid w:val="00374DD4"/>
    <w:rsid w:val="003927C9"/>
    <w:rsid w:val="003B460B"/>
    <w:rsid w:val="003B62AC"/>
    <w:rsid w:val="003C42E8"/>
    <w:rsid w:val="003E1A36"/>
    <w:rsid w:val="003E2E3B"/>
    <w:rsid w:val="004001D1"/>
    <w:rsid w:val="00410371"/>
    <w:rsid w:val="00417741"/>
    <w:rsid w:val="004242F1"/>
    <w:rsid w:val="00431D1B"/>
    <w:rsid w:val="004419F6"/>
    <w:rsid w:val="004444E5"/>
    <w:rsid w:val="0044589C"/>
    <w:rsid w:val="00451C8C"/>
    <w:rsid w:val="00456C02"/>
    <w:rsid w:val="0046205F"/>
    <w:rsid w:val="004749F9"/>
    <w:rsid w:val="0047744D"/>
    <w:rsid w:val="004B1E82"/>
    <w:rsid w:val="004B5F8A"/>
    <w:rsid w:val="004B656D"/>
    <w:rsid w:val="004B75B7"/>
    <w:rsid w:val="004D3034"/>
    <w:rsid w:val="004D522E"/>
    <w:rsid w:val="004E104F"/>
    <w:rsid w:val="004E49D6"/>
    <w:rsid w:val="004E4A1C"/>
    <w:rsid w:val="004F6848"/>
    <w:rsid w:val="005141D9"/>
    <w:rsid w:val="00515646"/>
    <w:rsid w:val="0051580D"/>
    <w:rsid w:val="005328B8"/>
    <w:rsid w:val="0053443D"/>
    <w:rsid w:val="005455CC"/>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7BE2"/>
    <w:rsid w:val="006B46FB"/>
    <w:rsid w:val="006B77E3"/>
    <w:rsid w:val="006C6991"/>
    <w:rsid w:val="006C6A4C"/>
    <w:rsid w:val="006D6722"/>
    <w:rsid w:val="006E21FB"/>
    <w:rsid w:val="006F0F36"/>
    <w:rsid w:val="006F3CBD"/>
    <w:rsid w:val="00717DE4"/>
    <w:rsid w:val="00730046"/>
    <w:rsid w:val="00767D82"/>
    <w:rsid w:val="00785CB5"/>
    <w:rsid w:val="007870A5"/>
    <w:rsid w:val="00790001"/>
    <w:rsid w:val="00792342"/>
    <w:rsid w:val="007977A8"/>
    <w:rsid w:val="007A3B39"/>
    <w:rsid w:val="007B512A"/>
    <w:rsid w:val="007C2097"/>
    <w:rsid w:val="007D0930"/>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0523"/>
    <w:rsid w:val="008C21AA"/>
    <w:rsid w:val="008D21FE"/>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3D6E"/>
    <w:rsid w:val="009C7D96"/>
    <w:rsid w:val="009E0719"/>
    <w:rsid w:val="009E3297"/>
    <w:rsid w:val="009F734F"/>
    <w:rsid w:val="00A246B6"/>
    <w:rsid w:val="00A3276A"/>
    <w:rsid w:val="00A37E51"/>
    <w:rsid w:val="00A43DB6"/>
    <w:rsid w:val="00A47E70"/>
    <w:rsid w:val="00A50CF0"/>
    <w:rsid w:val="00A554E4"/>
    <w:rsid w:val="00A659BB"/>
    <w:rsid w:val="00A7671C"/>
    <w:rsid w:val="00A93170"/>
    <w:rsid w:val="00AA14B8"/>
    <w:rsid w:val="00AA2CBC"/>
    <w:rsid w:val="00AB18FE"/>
    <w:rsid w:val="00AB4FC4"/>
    <w:rsid w:val="00AC5820"/>
    <w:rsid w:val="00AC659C"/>
    <w:rsid w:val="00AD1CD8"/>
    <w:rsid w:val="00B0034C"/>
    <w:rsid w:val="00B01162"/>
    <w:rsid w:val="00B07803"/>
    <w:rsid w:val="00B24ABE"/>
    <w:rsid w:val="00B258BB"/>
    <w:rsid w:val="00B26FA0"/>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1D0F"/>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259B"/>
    <w:rsid w:val="00D84AE9"/>
    <w:rsid w:val="00D93538"/>
    <w:rsid w:val="00D95A7F"/>
    <w:rsid w:val="00DA1971"/>
    <w:rsid w:val="00DA4138"/>
    <w:rsid w:val="00DB4C98"/>
    <w:rsid w:val="00DC7467"/>
    <w:rsid w:val="00DE19AE"/>
    <w:rsid w:val="00DE34CF"/>
    <w:rsid w:val="00DF5A2E"/>
    <w:rsid w:val="00E13F3D"/>
    <w:rsid w:val="00E22E5E"/>
    <w:rsid w:val="00E25BB7"/>
    <w:rsid w:val="00E34898"/>
    <w:rsid w:val="00E41B91"/>
    <w:rsid w:val="00E43606"/>
    <w:rsid w:val="00E520A9"/>
    <w:rsid w:val="00E6686F"/>
    <w:rsid w:val="00E67BBC"/>
    <w:rsid w:val="00EA58F4"/>
    <w:rsid w:val="00EA6543"/>
    <w:rsid w:val="00EB09B7"/>
    <w:rsid w:val="00EB4265"/>
    <w:rsid w:val="00EC14A8"/>
    <w:rsid w:val="00EC5D8F"/>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57514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AC680-69CD-4786-B1BA-22020E57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4</cp:revision>
  <cp:lastPrinted>1899-12-31T23:00:00Z</cp:lastPrinted>
  <dcterms:created xsi:type="dcterms:W3CDTF">2024-10-02T14:31:00Z</dcterms:created>
  <dcterms:modified xsi:type="dcterms:W3CDTF">2024-10-02T14:38:00Z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